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476" w:rsidRDefault="00F84476" w:rsidP="00F8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84476" w:rsidRDefault="00F84476" w:rsidP="00F84476">
      <w:pPr>
        <w:rPr>
          <w:rFonts w:ascii="Times New Roman" w:hAnsi="Times New Roman" w:cs="Times New Roman"/>
        </w:rPr>
      </w:pPr>
    </w:p>
    <w:p w:rsidR="00F84476" w:rsidRDefault="00F84476" w:rsidP="00F84476">
      <w:pPr>
        <w:rPr>
          <w:rFonts w:ascii="Times New Roman" w:hAnsi="Times New Roman" w:cs="Times New Roman"/>
        </w:rPr>
      </w:pPr>
    </w:p>
    <w:p w:rsidR="00F84476" w:rsidRDefault="00F84476" w:rsidP="00F8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Parys of </w:t>
      </w:r>
      <w:proofErr w:type="spellStart"/>
      <w:r>
        <w:rPr>
          <w:rFonts w:ascii="Times New Roman" w:hAnsi="Times New Roman" w:cs="Times New Roman"/>
        </w:rPr>
        <w:t>Kimbolton</w:t>
      </w:r>
      <w:proofErr w:type="spellEnd"/>
      <w:r>
        <w:rPr>
          <w:rFonts w:ascii="Times New Roman" w:hAnsi="Times New Roman" w:cs="Times New Roman"/>
        </w:rPr>
        <w:t>,</w:t>
      </w:r>
    </w:p>
    <w:p w:rsidR="00F84476" w:rsidRDefault="00F84476" w:rsidP="00F8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Huntingdonshire(q.v.).</w:t>
      </w:r>
    </w:p>
    <w:p w:rsidR="00F84476" w:rsidRDefault="00F84476" w:rsidP="00F8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F84476" w:rsidRDefault="00F84476" w:rsidP="00F84476">
      <w:pPr>
        <w:rPr>
          <w:rFonts w:ascii="Times New Roman" w:hAnsi="Times New Roman" w:cs="Times New Roman"/>
        </w:rPr>
      </w:pPr>
    </w:p>
    <w:p w:rsidR="00F84476" w:rsidRDefault="00F84476" w:rsidP="00F84476">
      <w:pPr>
        <w:rPr>
          <w:rFonts w:ascii="Times New Roman" w:hAnsi="Times New Roman" w:cs="Times New Roman"/>
        </w:rPr>
      </w:pPr>
    </w:p>
    <w:p w:rsidR="00F84476" w:rsidRDefault="00F84476" w:rsidP="00F844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F844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476" w:rsidRDefault="00F84476" w:rsidP="00E71FC3">
      <w:r>
        <w:separator/>
      </w:r>
    </w:p>
  </w:endnote>
  <w:endnote w:type="continuationSeparator" w:id="0">
    <w:p w:rsidR="00F84476" w:rsidRDefault="00F844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476" w:rsidRDefault="00F84476" w:rsidP="00E71FC3">
      <w:r>
        <w:separator/>
      </w:r>
    </w:p>
  </w:footnote>
  <w:footnote w:type="continuationSeparator" w:id="0">
    <w:p w:rsidR="00F84476" w:rsidRDefault="00F844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0D0F3B-ABE4-480F-96D3-9D458541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844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2017-03-18T08:36:00Z</dcterms:created>
  <dcterms:modified xsi:type="dcterms:W3CDTF">2017-03-18T08:37:00Z</dcterms:modified>
</cp:coreProperties>
</file>